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53DB3" w14:textId="77777777" w:rsidR="0047105E" w:rsidRDefault="0047105E" w:rsidP="0047105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MARTYN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fl.1463)</w:t>
      </w:r>
    </w:p>
    <w:p w14:paraId="376CDF9C" w14:textId="77777777" w:rsidR="0047105E" w:rsidRDefault="0047105E" w:rsidP="0047105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Westfield, Sussex. Husbandman.</w:t>
      </w:r>
    </w:p>
    <w:p w14:paraId="66CB2682" w14:textId="77777777" w:rsidR="0047105E" w:rsidRDefault="0047105E" w:rsidP="0047105E">
      <w:pPr>
        <w:pStyle w:val="NoSpacing"/>
        <w:jc w:val="both"/>
        <w:rPr>
          <w:rFonts w:cs="Times New Roman"/>
          <w:szCs w:val="24"/>
          <w:lang w:val="en-GB"/>
        </w:rPr>
      </w:pPr>
    </w:p>
    <w:p w14:paraId="1A9123F8" w14:textId="77777777" w:rsidR="0047105E" w:rsidRDefault="0047105E" w:rsidP="0047105E">
      <w:pPr>
        <w:pStyle w:val="NoSpacing"/>
        <w:jc w:val="both"/>
        <w:rPr>
          <w:rFonts w:cs="Times New Roman"/>
          <w:szCs w:val="24"/>
          <w:lang w:val="en-GB"/>
        </w:rPr>
      </w:pPr>
    </w:p>
    <w:p w14:paraId="4D1D934C" w14:textId="77777777" w:rsidR="0047105E" w:rsidRDefault="0047105E" w:rsidP="0047105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1463</w:t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Flymche</w:t>
      </w:r>
      <w:proofErr w:type="spellEnd"/>
      <w:r>
        <w:rPr>
          <w:rFonts w:cs="Times New Roman"/>
          <w:szCs w:val="24"/>
          <w:lang w:val="en-GB"/>
        </w:rPr>
        <w:t>(q.v.) brought a plaint of trespass against him and 32 others.</w:t>
      </w:r>
    </w:p>
    <w:p w14:paraId="02A898EA" w14:textId="77777777" w:rsidR="0047105E" w:rsidRDefault="0047105E" w:rsidP="0047105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5B7A7B">
          <w:rPr>
            <w:rStyle w:val="Hyperlink"/>
            <w:rFonts w:cs="Times New Roman"/>
            <w:szCs w:val="24"/>
            <w:lang w:val="en-GB"/>
          </w:rPr>
          <w:t>https://waalt.uh.edu/index.php/CP40/807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18FEF55E" w14:textId="77777777" w:rsidR="0047105E" w:rsidRDefault="0047105E" w:rsidP="0047105E">
      <w:pPr>
        <w:pStyle w:val="NoSpacing"/>
        <w:jc w:val="both"/>
        <w:rPr>
          <w:rFonts w:cs="Times New Roman"/>
          <w:szCs w:val="24"/>
          <w:lang w:val="en-GB"/>
        </w:rPr>
      </w:pPr>
    </w:p>
    <w:p w14:paraId="0817DF03" w14:textId="77777777" w:rsidR="0047105E" w:rsidRDefault="0047105E" w:rsidP="0047105E">
      <w:pPr>
        <w:pStyle w:val="NoSpacing"/>
        <w:jc w:val="both"/>
        <w:rPr>
          <w:rFonts w:cs="Times New Roman"/>
          <w:szCs w:val="24"/>
          <w:lang w:val="en-GB"/>
        </w:rPr>
      </w:pPr>
    </w:p>
    <w:p w14:paraId="16D321A0" w14:textId="77777777" w:rsidR="0047105E" w:rsidRDefault="0047105E" w:rsidP="0047105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4 January 2024</w:t>
      </w:r>
    </w:p>
    <w:p w14:paraId="05886A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02D75" w14:textId="77777777" w:rsidR="0047105E" w:rsidRDefault="0047105E" w:rsidP="009139A6">
      <w:r>
        <w:separator/>
      </w:r>
    </w:p>
  </w:endnote>
  <w:endnote w:type="continuationSeparator" w:id="0">
    <w:p w14:paraId="627AA703" w14:textId="77777777" w:rsidR="0047105E" w:rsidRDefault="004710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FDA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92D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619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CF566" w14:textId="77777777" w:rsidR="0047105E" w:rsidRDefault="0047105E" w:rsidP="009139A6">
      <w:r>
        <w:separator/>
      </w:r>
    </w:p>
  </w:footnote>
  <w:footnote w:type="continuationSeparator" w:id="0">
    <w:p w14:paraId="75D66E3E" w14:textId="77777777" w:rsidR="0047105E" w:rsidRDefault="004710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251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B1E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10D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05E"/>
    <w:rsid w:val="000666E0"/>
    <w:rsid w:val="002510B7"/>
    <w:rsid w:val="0047105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7E5EC"/>
  <w15:chartTrackingRefBased/>
  <w15:docId w15:val="{60367D4C-267D-4B6E-8E7F-6C5C848EE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710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2024-01-06T19:23:00Z</dcterms:created>
  <dcterms:modified xsi:type="dcterms:W3CDTF">2024-01-06T19:24:00Z</dcterms:modified>
</cp:coreProperties>
</file>